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A92227">
        <w:rPr>
          <w:rFonts w:cs="Arial"/>
          <w:b/>
          <w:caps/>
          <w:sz w:val="28"/>
          <w:szCs w:val="28"/>
        </w:rPr>
        <w:t>1236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A92227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A92227">
              <w:rPr>
                <w:rFonts w:cs="Arial"/>
                <w:sz w:val="20"/>
                <w:szCs w:val="20"/>
              </w:rPr>
              <w:t>Solicita que sejam tomadas as providências cabíveis visando à realização de rondas da Guarda Civil Municipal nas proximidades das creches do Município.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A92227" w:rsidRDefault="00A92227" w:rsidP="00A92227">
      <w:pPr>
        <w:tabs>
          <w:tab w:val="left" w:pos="-600"/>
        </w:tabs>
        <w:spacing w:line="324" w:lineRule="auto"/>
        <w:ind w:firstLine="1701"/>
        <w:jc w:val="both"/>
        <w:rPr>
          <w:rFonts w:cs="Arial"/>
          <w:b/>
        </w:rPr>
      </w:pPr>
    </w:p>
    <w:p w:rsidR="00F22FC9" w:rsidRDefault="003A77BE" w:rsidP="00A92227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A92227" w:rsidRPr="00A92227">
        <w:rPr>
          <w:rFonts w:cs="Arial"/>
        </w:rPr>
        <w:t>à realização de rondas da Guarda Civil Municipal nas proximidades das creches do Município.</w:t>
      </w:r>
    </w:p>
    <w:p w:rsidR="00A92227" w:rsidRDefault="00A92227" w:rsidP="00A92227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>Devido</w:t>
      </w:r>
      <w:r>
        <w:rPr>
          <w:rFonts w:cs="Arial"/>
        </w:rPr>
        <w:t xml:space="preserve"> à</w:t>
      </w:r>
      <w:r>
        <w:rPr>
          <w:rFonts w:cs="Arial"/>
        </w:rPr>
        <w:t xml:space="preserve"> fatalidade ocorrida na cidade de Saudades, município do interior de Santa Catarina, vimos a necessidade de um empenho maior por parte da Segurança Pública em estar próximos as creches, visando salvaguardar nossas crianças.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A92227">
        <w:rPr>
          <w:rFonts w:cs="Arial"/>
        </w:rPr>
        <w:t xml:space="preserve">12 de maio de 2021. 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92227" w:rsidRPr="005D429C" w:rsidRDefault="00A92227" w:rsidP="00A92227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ROGÉRIO TIMÓTEO</w:t>
      </w:r>
    </w:p>
    <w:p w:rsidR="00A92227" w:rsidRPr="005D429C" w:rsidRDefault="00A92227" w:rsidP="00A92227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REPUBLICANOS</w:t>
      </w:r>
    </w:p>
    <w:p w:rsidR="00A92227" w:rsidRDefault="00A92227" w:rsidP="00A92227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2</w:t>
      </w:r>
      <w:r w:rsidRPr="005D429C">
        <w:rPr>
          <w:rFonts w:eastAsia="Calibri" w:cs="Arial"/>
          <w:lang w:eastAsia="en-US"/>
        </w:rPr>
        <w:t>º Secretário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sectPr w:rsidR="00EC031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706B" w:rsidRDefault="0015706B">
      <w:r>
        <w:separator/>
      </w:r>
    </w:p>
  </w:endnote>
  <w:endnote w:type="continuationSeparator" w:id="0">
    <w:p w:rsidR="0015706B" w:rsidRDefault="00157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706B" w:rsidRDefault="0015706B">
      <w:r>
        <w:separator/>
      </w:r>
    </w:p>
  </w:footnote>
  <w:footnote w:type="continuationSeparator" w:id="0">
    <w:p w:rsidR="0015706B" w:rsidRDefault="001570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9222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9222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5706B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16783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227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4FB6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2E2F5-9CF3-4ACE-81D8-F0FD28BC2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5</TotalTime>
  <Pages>1</Pages>
  <Words>126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2020-03-16T12:28:00Z</cp:lastPrinted>
  <dcterms:created xsi:type="dcterms:W3CDTF">2021-05-10T13:50:00Z</dcterms:created>
  <dcterms:modified xsi:type="dcterms:W3CDTF">2021-05-10T13:55:00Z</dcterms:modified>
</cp:coreProperties>
</file>